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76590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KEDE</w:t>
      </w:r>
      <w:r>
        <w:rPr>
          <w:rFonts w:cs="Times New Roman"/>
          <w:szCs w:val="24"/>
          <w:lang w:val="en-GB"/>
        </w:rPr>
        <w:t xml:space="preserve">       (fl.1460)</w:t>
      </w:r>
    </w:p>
    <w:p w14:paraId="29A03B54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Boston, Lincolnshire. Brasier.</w:t>
      </w:r>
    </w:p>
    <w:p w14:paraId="0310BC4B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</w:p>
    <w:p w14:paraId="34143442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</w:p>
    <w:p w14:paraId="06258580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 xml:space="preserve">William Spyan of Boston(q.v.) brought a plaint of debt against him and </w:t>
      </w:r>
    </w:p>
    <w:p w14:paraId="687F287C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Thomas Cropwell of Frampton(q.v.).</w:t>
      </w:r>
    </w:p>
    <w:p w14:paraId="71410498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8941B4">
          <w:rPr>
            <w:rStyle w:val="Hyperlink"/>
            <w:rFonts w:cs="Times New Roman"/>
            <w:szCs w:val="24"/>
            <w:lang w:val="en-GB"/>
          </w:rPr>
          <w:t>https://waalt.uh.edu/index.php/IDXCP40no797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65A3C78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[Easter Term]</w:t>
      </w:r>
    </w:p>
    <w:p w14:paraId="5DE166BF" w14:textId="77777777" w:rsidR="00363BBD" w:rsidRDefault="00363BBD" w:rsidP="00363BBD">
      <w:pPr>
        <w:pStyle w:val="NoSpacing"/>
      </w:pPr>
      <w:r>
        <w:tab/>
        <w:t>1463</w:t>
      </w:r>
      <w:r>
        <w:tab/>
        <w:t>William Spyan(q.v.) brought a plaint of debt against him and Ellen</w:t>
      </w:r>
    </w:p>
    <w:p w14:paraId="2B2F9AC9" w14:textId="77777777" w:rsidR="00363BBD" w:rsidRDefault="00363BBD" w:rsidP="00363BBD">
      <w:pPr>
        <w:pStyle w:val="NoSpacing"/>
      </w:pPr>
      <w:r>
        <w:tab/>
      </w:r>
      <w:r>
        <w:tab/>
        <w:t>Johnson of Boston, widow(q.v.).</w:t>
      </w:r>
    </w:p>
    <w:p w14:paraId="5C51CBFD" w14:textId="77777777" w:rsidR="00363BBD" w:rsidRDefault="00363BBD" w:rsidP="00363BBD">
      <w:pPr>
        <w:pStyle w:val="NoSpacing"/>
      </w:pPr>
      <w:r>
        <w:tab/>
      </w:r>
      <w:r>
        <w:tab/>
        <w:t xml:space="preserve">( </w:t>
      </w:r>
      <w:hyperlink r:id="rId7" w:history="1">
        <w:r w:rsidRPr="00B6194B">
          <w:rPr>
            <w:rStyle w:val="Hyperlink"/>
          </w:rPr>
          <w:t>https://waalt.uh.edu/index.php/CP40/807</w:t>
        </w:r>
      </w:hyperlink>
      <w:r>
        <w:t xml:space="preserve"> )</w:t>
      </w:r>
    </w:p>
    <w:p w14:paraId="2A496CD8" w14:textId="77777777" w:rsidR="00363BBD" w:rsidRDefault="00363BBD" w:rsidP="00065895">
      <w:pPr>
        <w:pStyle w:val="NoSpacing"/>
        <w:jc w:val="both"/>
        <w:rPr>
          <w:rFonts w:cs="Times New Roman"/>
          <w:szCs w:val="24"/>
          <w:lang w:val="en-GB"/>
        </w:rPr>
      </w:pPr>
    </w:p>
    <w:p w14:paraId="2ECEAE2C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</w:p>
    <w:p w14:paraId="49FC9B03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</w:p>
    <w:p w14:paraId="7AD39170" w14:textId="77777777" w:rsidR="00065895" w:rsidRDefault="00065895" w:rsidP="0006589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27 December 2023</w:t>
      </w:r>
    </w:p>
    <w:p w14:paraId="3AB5C3AD" w14:textId="005EFC84" w:rsidR="00363BBD" w:rsidRDefault="00363BBD" w:rsidP="0006589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19 May 2026</w:t>
      </w:r>
    </w:p>
    <w:p w14:paraId="0DDAA9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12453" w14:textId="77777777" w:rsidR="00CE00EA" w:rsidRDefault="00CE00EA" w:rsidP="009139A6">
      <w:r>
        <w:separator/>
      </w:r>
    </w:p>
  </w:endnote>
  <w:endnote w:type="continuationSeparator" w:id="0">
    <w:p w14:paraId="60E7C5F5" w14:textId="77777777" w:rsidR="00CE00EA" w:rsidRDefault="00CE00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BBC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08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603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4B03F" w14:textId="77777777" w:rsidR="00CE00EA" w:rsidRDefault="00CE00EA" w:rsidP="009139A6">
      <w:r>
        <w:separator/>
      </w:r>
    </w:p>
  </w:footnote>
  <w:footnote w:type="continuationSeparator" w:id="0">
    <w:p w14:paraId="7E50CBA3" w14:textId="77777777" w:rsidR="00CE00EA" w:rsidRDefault="00CE00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01B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A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6A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895"/>
    <w:rsid w:val="00065895"/>
    <w:rsid w:val="000666E0"/>
    <w:rsid w:val="002510B7"/>
    <w:rsid w:val="00363BBD"/>
    <w:rsid w:val="005C130B"/>
    <w:rsid w:val="00826F5C"/>
    <w:rsid w:val="009139A6"/>
    <w:rsid w:val="009448BB"/>
    <w:rsid w:val="00947624"/>
    <w:rsid w:val="009E7222"/>
    <w:rsid w:val="00A3176C"/>
    <w:rsid w:val="00AE65F8"/>
    <w:rsid w:val="00BA00AB"/>
    <w:rsid w:val="00CB4ED9"/>
    <w:rsid w:val="00CE00E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66FC4"/>
  <w15:chartTrackingRefBased/>
  <w15:docId w15:val="{0C163D5F-C1CA-4749-94E1-F64CD45F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658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07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2023-12-29T09:42:00Z</dcterms:created>
  <dcterms:modified xsi:type="dcterms:W3CDTF">2026-05-19T09:53:00Z</dcterms:modified>
</cp:coreProperties>
</file>